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9D02D" w14:textId="77777777" w:rsidR="009F5F06" w:rsidRDefault="009F5F06" w:rsidP="009F5F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YONGE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E743A65" w14:textId="77777777" w:rsidR="009F5F06" w:rsidRDefault="009F5F06" w:rsidP="009F5F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Ipswich. Yeoman.</w:t>
      </w:r>
    </w:p>
    <w:p w14:paraId="0BF10BB0" w14:textId="77777777" w:rsidR="009F5F06" w:rsidRDefault="009F5F06" w:rsidP="009F5F06">
      <w:pPr>
        <w:rPr>
          <w:rFonts w:ascii="Times New Roman" w:hAnsi="Times New Roman" w:cs="Times New Roman"/>
        </w:rPr>
      </w:pPr>
    </w:p>
    <w:p w14:paraId="395A0DFE" w14:textId="77777777" w:rsidR="009F5F06" w:rsidRDefault="009F5F06" w:rsidP="009F5F06">
      <w:pPr>
        <w:rPr>
          <w:rFonts w:ascii="Times New Roman" w:hAnsi="Times New Roman" w:cs="Times New Roman"/>
        </w:rPr>
      </w:pPr>
    </w:p>
    <w:p w14:paraId="4ED7A5CF" w14:textId="77777777" w:rsidR="009F5F06" w:rsidRDefault="009F5F06" w:rsidP="009F5F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Rokett</w:t>
      </w:r>
      <w:proofErr w:type="spellEnd"/>
      <w:r>
        <w:rPr>
          <w:rFonts w:ascii="Times New Roman" w:hAnsi="Times New Roman" w:cs="Times New Roman"/>
        </w:rPr>
        <w:t xml:space="preserve">(q.v.) brought a plaint of debt against him and Robert </w:t>
      </w:r>
    </w:p>
    <w:p w14:paraId="4200DC8D" w14:textId="77777777" w:rsidR="009F5F06" w:rsidRDefault="009F5F06" w:rsidP="009F5F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Pory</w:t>
      </w:r>
      <w:proofErr w:type="spellEnd"/>
      <w:r>
        <w:rPr>
          <w:rFonts w:ascii="Times New Roman" w:hAnsi="Times New Roman" w:cs="Times New Roman"/>
        </w:rPr>
        <w:t xml:space="preserve"> of Bury </w:t>
      </w:r>
      <w:proofErr w:type="spellStart"/>
      <w:proofErr w:type="gramStart"/>
      <w:r>
        <w:rPr>
          <w:rFonts w:ascii="Times New Roman" w:hAnsi="Times New Roman" w:cs="Times New Roman"/>
        </w:rPr>
        <w:t>St.Edmunds</w:t>
      </w:r>
      <w:proofErr w:type="spellEnd"/>
      <w:proofErr w:type="gramEnd"/>
      <w:r>
        <w:rPr>
          <w:rFonts w:ascii="Times New Roman" w:hAnsi="Times New Roman" w:cs="Times New Roman"/>
        </w:rPr>
        <w:t>(q.v.).</w:t>
      </w:r>
    </w:p>
    <w:p w14:paraId="3619EBB5" w14:textId="77777777" w:rsidR="009F5F06" w:rsidRDefault="009F5F06" w:rsidP="009F5F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B745A78" w14:textId="77777777" w:rsidR="009F5F06" w:rsidRDefault="009F5F06" w:rsidP="009F5F06">
      <w:pPr>
        <w:rPr>
          <w:rFonts w:ascii="Times New Roman" w:hAnsi="Times New Roman" w:cs="Times New Roman"/>
        </w:rPr>
      </w:pPr>
    </w:p>
    <w:p w14:paraId="59BF6DA8" w14:textId="77777777" w:rsidR="009F5F06" w:rsidRDefault="009F5F06" w:rsidP="009F5F06">
      <w:pPr>
        <w:rPr>
          <w:rFonts w:ascii="Times New Roman" w:hAnsi="Times New Roman" w:cs="Times New Roman"/>
        </w:rPr>
      </w:pPr>
    </w:p>
    <w:p w14:paraId="1FDEAB7D" w14:textId="77777777" w:rsidR="009F5F06" w:rsidRDefault="009F5F06" w:rsidP="009F5F0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December 2018</w:t>
      </w:r>
    </w:p>
    <w:p w14:paraId="3CCD04E8" w14:textId="77777777" w:rsidR="006B2F86" w:rsidRPr="00E71FC3" w:rsidRDefault="009F5F0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8C81A" w14:textId="77777777" w:rsidR="009F5F06" w:rsidRDefault="009F5F06" w:rsidP="00E71FC3">
      <w:r>
        <w:separator/>
      </w:r>
    </w:p>
  </w:endnote>
  <w:endnote w:type="continuationSeparator" w:id="0">
    <w:p w14:paraId="509E07C6" w14:textId="77777777" w:rsidR="009F5F06" w:rsidRDefault="009F5F0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65C2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421738" w14:textId="77777777" w:rsidR="009F5F06" w:rsidRDefault="009F5F06" w:rsidP="00E71FC3">
      <w:r>
        <w:separator/>
      </w:r>
    </w:p>
  </w:footnote>
  <w:footnote w:type="continuationSeparator" w:id="0">
    <w:p w14:paraId="5BEACAC7" w14:textId="77777777" w:rsidR="009F5F06" w:rsidRDefault="009F5F0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F06"/>
    <w:rsid w:val="001A7C09"/>
    <w:rsid w:val="00577BD5"/>
    <w:rsid w:val="00656CBA"/>
    <w:rsid w:val="006A1F77"/>
    <w:rsid w:val="00733BE7"/>
    <w:rsid w:val="009F5F0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FE2E2"/>
  <w15:chartTrackingRefBased/>
  <w15:docId w15:val="{2A3FEFF5-23D2-4701-A089-98819712C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F5F0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F5F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2018-12-04T20:26:00Z</dcterms:created>
  <dcterms:modified xsi:type="dcterms:W3CDTF">2018-12-04T20:26:00Z</dcterms:modified>
</cp:coreProperties>
</file>